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AFDD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DALLYNG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0A1C8C8D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Norwich. Cutler.</w:t>
      </w:r>
    </w:p>
    <w:p w14:paraId="0448B9D8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E44EB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6E714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John Wymondham(q.v.) brought a plaint of debt against him and four others.</w:t>
      </w:r>
    </w:p>
    <w:p w14:paraId="4F8BBFE8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0481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F4E18B9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174B32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AC9CC6" w14:textId="77777777" w:rsidR="001864F1" w:rsidRDefault="001864F1" w:rsidP="001864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51EE5A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9A0D" w14:textId="77777777" w:rsidR="001864F1" w:rsidRDefault="001864F1" w:rsidP="009139A6">
      <w:r>
        <w:separator/>
      </w:r>
    </w:p>
  </w:endnote>
  <w:endnote w:type="continuationSeparator" w:id="0">
    <w:p w14:paraId="1A7A6AE5" w14:textId="77777777" w:rsidR="001864F1" w:rsidRDefault="001864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CE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AAF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7C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88CAA" w14:textId="77777777" w:rsidR="001864F1" w:rsidRDefault="001864F1" w:rsidP="009139A6">
      <w:r>
        <w:separator/>
      </w:r>
    </w:p>
  </w:footnote>
  <w:footnote w:type="continuationSeparator" w:id="0">
    <w:p w14:paraId="0CD34B7A" w14:textId="77777777" w:rsidR="001864F1" w:rsidRDefault="001864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93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A9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62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4F1"/>
    <w:rsid w:val="000666E0"/>
    <w:rsid w:val="001864F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BFCB8"/>
  <w15:chartTrackingRefBased/>
  <w15:docId w15:val="{4AAE0DC1-40A0-41C1-A6FC-95CA4727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64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2022-09-16T07:32:00Z</dcterms:created>
  <dcterms:modified xsi:type="dcterms:W3CDTF">2022-09-16T07:33:00Z</dcterms:modified>
</cp:coreProperties>
</file>